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6" w:rsidRDefault="00B123C6" w:rsidP="00B902BF">
      <w:pPr>
        <w:tabs>
          <w:tab w:val="left" w:pos="1134"/>
        </w:tabs>
        <w:ind w:firstLine="567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 Дополнительное соглашение № 1</w:t>
      </w:r>
    </w:p>
    <w:p w:rsidR="00B123C6" w:rsidRPr="00B902BF" w:rsidRDefault="00B123C6" w:rsidP="00B902BF">
      <w:pPr>
        <w:tabs>
          <w:tab w:val="left" w:pos="1134"/>
        </w:tabs>
        <w:ind w:firstLine="567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к Договору №</w:t>
      </w:r>
      <w:r w:rsidRPr="00B902BF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83/15-зкп</w:t>
      </w:r>
    </w:p>
    <w:p w:rsidR="00B123C6" w:rsidRPr="00B902BF" w:rsidRDefault="00B123C6" w:rsidP="00B902BF">
      <w:pPr>
        <w:tabs>
          <w:tab w:val="left" w:pos="1134"/>
        </w:tabs>
        <w:ind w:firstLine="567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от «28» апреля 2015 года</w:t>
      </w:r>
    </w:p>
    <w:p w:rsidR="00B123C6" w:rsidRPr="00B902BF" w:rsidRDefault="00B123C6" w:rsidP="00B902BF">
      <w:pPr>
        <w:tabs>
          <w:tab w:val="left" w:pos="1134"/>
        </w:tabs>
        <w:rPr>
          <w:lang w:val="ru-RU"/>
        </w:rPr>
      </w:pPr>
      <w:r w:rsidRPr="00B902BF">
        <w:rPr>
          <w:lang w:val="ru-RU"/>
        </w:rPr>
        <w:t xml:space="preserve">г. Салехард                                                                                   </w:t>
      </w:r>
      <w:r>
        <w:rPr>
          <w:lang w:val="ru-RU"/>
        </w:rPr>
        <w:t xml:space="preserve">                  «09» июня 2015 года  </w:t>
      </w:r>
      <w:r w:rsidRPr="00B902BF">
        <w:rPr>
          <w:lang w:val="ru-RU"/>
        </w:rPr>
        <w:t xml:space="preserve"> </w:t>
      </w:r>
    </w:p>
    <w:p w:rsidR="00B123C6" w:rsidRPr="00B902BF" w:rsidRDefault="00B123C6" w:rsidP="00201A7A">
      <w:pPr>
        <w:tabs>
          <w:tab w:val="left" w:pos="1134"/>
        </w:tabs>
        <w:rPr>
          <w:lang w:val="ru-RU"/>
        </w:rPr>
      </w:pPr>
    </w:p>
    <w:p w:rsidR="00B123C6" w:rsidRPr="00204EE4" w:rsidRDefault="00B123C6" w:rsidP="009F6568">
      <w:pPr>
        <w:pStyle w:val="NoSpacing"/>
        <w:rPr>
          <w:lang w:val="ru-RU"/>
        </w:rPr>
      </w:pPr>
      <w:r w:rsidRPr="00204EE4">
        <w:rPr>
          <w:b/>
          <w:lang w:val="ru-RU"/>
        </w:rPr>
        <w:t>Муниципальное предприятие «Салехардэнерго» муниципального образования город Салехард</w:t>
      </w:r>
      <w:r w:rsidRPr="00204EE4">
        <w:rPr>
          <w:lang w:val="ru-RU"/>
        </w:rPr>
        <w:t xml:space="preserve">, именуемое в дальнейшем Заказчик, в лице </w:t>
      </w:r>
      <w:r>
        <w:rPr>
          <w:lang w:val="ru-RU"/>
        </w:rPr>
        <w:t>Г</w:t>
      </w:r>
      <w:r w:rsidRPr="00204EE4">
        <w:rPr>
          <w:lang w:val="ru-RU"/>
        </w:rPr>
        <w:t xml:space="preserve">енерального директора </w:t>
      </w:r>
      <w:r>
        <w:rPr>
          <w:b/>
          <w:lang w:val="ru-RU"/>
        </w:rPr>
        <w:t>Стратий Юрия Федоровича</w:t>
      </w:r>
      <w:r w:rsidRPr="00204EE4">
        <w:rPr>
          <w:lang w:val="ru-RU"/>
        </w:rPr>
        <w:t xml:space="preserve">, действующего на основании </w:t>
      </w:r>
      <w:r>
        <w:rPr>
          <w:lang w:val="ru-RU"/>
        </w:rPr>
        <w:t>устава</w:t>
      </w:r>
      <w:r w:rsidRPr="00204EE4">
        <w:rPr>
          <w:lang w:val="ru-RU"/>
        </w:rPr>
        <w:t xml:space="preserve">, с одной стороны, и </w:t>
      </w:r>
      <w:r>
        <w:rPr>
          <w:b/>
          <w:lang w:val="ru-RU"/>
        </w:rPr>
        <w:t>ООО «Север Сталь»</w:t>
      </w:r>
      <w:r w:rsidRPr="00204EE4">
        <w:rPr>
          <w:lang w:val="ru-RU"/>
        </w:rPr>
        <w:t xml:space="preserve">, именуемое в дальнейшем «Исполнитель», в лице </w:t>
      </w:r>
      <w:r>
        <w:rPr>
          <w:lang w:val="ru-RU"/>
        </w:rPr>
        <w:t>генерального директора Тонконогова Александра Васильевича</w:t>
      </w:r>
      <w:r w:rsidRPr="00204EE4">
        <w:rPr>
          <w:lang w:val="ru-RU"/>
        </w:rPr>
        <w:t xml:space="preserve">, действующей на основании </w:t>
      </w:r>
      <w:r>
        <w:rPr>
          <w:lang w:val="ru-RU"/>
        </w:rPr>
        <w:t>устава</w:t>
      </w:r>
      <w:r w:rsidRPr="00204EE4">
        <w:rPr>
          <w:lang w:val="ru-RU"/>
        </w:rPr>
        <w:t>, с другой стороны, заключили настоящее</w:t>
      </w:r>
      <w:r>
        <w:rPr>
          <w:lang w:val="ru-RU"/>
        </w:rPr>
        <w:t xml:space="preserve"> дополнительное</w:t>
      </w:r>
      <w:r w:rsidRPr="00204EE4">
        <w:rPr>
          <w:lang w:val="ru-RU"/>
        </w:rPr>
        <w:t xml:space="preserve"> соглашение о нижеследующем:</w:t>
      </w:r>
    </w:p>
    <w:p w:rsidR="00B123C6" w:rsidRDefault="00B123C6" w:rsidP="00FE0C28">
      <w:pPr>
        <w:tabs>
          <w:tab w:val="left" w:pos="1134"/>
        </w:tabs>
        <w:jc w:val="both"/>
        <w:rPr>
          <w:sz w:val="26"/>
          <w:szCs w:val="26"/>
          <w:lang w:val="ru-RU"/>
        </w:rPr>
      </w:pPr>
    </w:p>
    <w:p w:rsidR="00B123C6" w:rsidRDefault="00B123C6" w:rsidP="00647A2A">
      <w:pPr>
        <w:tabs>
          <w:tab w:val="left" w:pos="1134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1. Внести изменения и изложить пункт 2.1 договора №83/15-зкп от 28 апреля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6"/>
            <w:szCs w:val="26"/>
            <w:lang w:val="ru-RU"/>
          </w:rPr>
          <w:t>2015 г</w:t>
        </w:r>
      </w:smartTag>
      <w:r>
        <w:rPr>
          <w:sz w:val="26"/>
          <w:szCs w:val="26"/>
          <w:lang w:val="ru-RU"/>
        </w:rPr>
        <w:t>. в новой редакции: «</w:t>
      </w:r>
      <w:r w:rsidRPr="000D0DBD">
        <w:rPr>
          <w:sz w:val="25"/>
          <w:szCs w:val="25"/>
        </w:rPr>
        <w:t>Цена Договора определяется в соответствии со Спецификацией (Приложение</w:t>
      </w:r>
      <w:r>
        <w:rPr>
          <w:sz w:val="25"/>
          <w:szCs w:val="25"/>
          <w:lang w:val="ru-RU"/>
        </w:rPr>
        <w:t xml:space="preserve"> №</w:t>
      </w:r>
      <w:r w:rsidRPr="000D0DBD">
        <w:rPr>
          <w:sz w:val="25"/>
          <w:szCs w:val="25"/>
        </w:rPr>
        <w:t xml:space="preserve"> 1 к настоящему Договору) и составляет </w:t>
      </w:r>
      <w:r w:rsidRPr="000D0DBD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  <w:lang w:val="ru-RU"/>
        </w:rPr>
        <w:t>632 651,30 (шестьсот тридцать две тысячи шестьсот пятьдесят один) рубль 30 копеек, в том числе НДС 96 506,12 (девяносто шесть тысяч пятьсот шесть) рублей 12 копеек</w:t>
      </w:r>
      <w:r>
        <w:rPr>
          <w:sz w:val="26"/>
          <w:szCs w:val="26"/>
          <w:lang w:val="ru-RU"/>
        </w:rPr>
        <w:t>».</w:t>
      </w:r>
    </w:p>
    <w:p w:rsidR="00B123C6" w:rsidRDefault="00B123C6" w:rsidP="00647A2A">
      <w:pPr>
        <w:tabs>
          <w:tab w:val="left" w:pos="1134"/>
        </w:tabs>
        <w:jc w:val="both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>2. Приложение №1 к договору №83/15-зкп изменить и изложить в новой редакции,  согласно приложению №1 к настоящему доп. соглашению.</w:t>
      </w:r>
    </w:p>
    <w:p w:rsidR="00B123C6" w:rsidRDefault="00B123C6" w:rsidP="00647A2A">
      <w:pPr>
        <w:tabs>
          <w:tab w:val="left" w:pos="1134"/>
        </w:tabs>
        <w:jc w:val="both"/>
        <w:rPr>
          <w:sz w:val="26"/>
          <w:szCs w:val="26"/>
          <w:lang w:val="ru-RU"/>
        </w:rPr>
      </w:pPr>
      <w:r>
        <w:rPr>
          <w:sz w:val="25"/>
          <w:szCs w:val="25"/>
          <w:lang w:val="ru-RU"/>
        </w:rPr>
        <w:t xml:space="preserve">3. Все остальные условия договора </w:t>
      </w:r>
      <w:r>
        <w:rPr>
          <w:sz w:val="26"/>
          <w:szCs w:val="26"/>
          <w:lang w:val="ru-RU"/>
        </w:rPr>
        <w:t xml:space="preserve">№83/15-зкп от 28 апреля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6"/>
            <w:szCs w:val="26"/>
            <w:lang w:val="ru-RU"/>
          </w:rPr>
          <w:t>2015 г</w:t>
        </w:r>
      </w:smartTag>
      <w:r>
        <w:rPr>
          <w:sz w:val="26"/>
          <w:szCs w:val="26"/>
          <w:lang w:val="ru-RU"/>
        </w:rPr>
        <w:t>. не затронуты настоящим доп. соглашением и остаются без изменения.</w:t>
      </w:r>
    </w:p>
    <w:p w:rsidR="00B123C6" w:rsidRDefault="00B123C6" w:rsidP="00647A2A">
      <w:pPr>
        <w:tabs>
          <w:tab w:val="left" w:pos="1134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4. </w:t>
      </w:r>
      <w:r w:rsidRPr="00204EE4">
        <w:rPr>
          <w:sz w:val="26"/>
          <w:szCs w:val="26"/>
          <w:lang w:val="ru-RU"/>
        </w:rPr>
        <w:t xml:space="preserve">Настоящее дополнительное соглашение составлено в двух экземплярах, имещих </w:t>
      </w:r>
    </w:p>
    <w:p w:rsidR="00B123C6" w:rsidRPr="00204EE4" w:rsidRDefault="00B123C6" w:rsidP="00647A2A">
      <w:pPr>
        <w:tabs>
          <w:tab w:val="left" w:pos="1134"/>
        </w:tabs>
        <w:jc w:val="both"/>
        <w:rPr>
          <w:sz w:val="26"/>
          <w:szCs w:val="26"/>
          <w:lang w:val="ru-RU"/>
        </w:rPr>
      </w:pPr>
      <w:r w:rsidRPr="00204EE4">
        <w:rPr>
          <w:sz w:val="26"/>
          <w:szCs w:val="26"/>
          <w:lang w:val="ru-RU"/>
        </w:rPr>
        <w:t>одинаковую юридическую силу,</w:t>
      </w:r>
      <w:r>
        <w:rPr>
          <w:sz w:val="26"/>
          <w:szCs w:val="26"/>
          <w:lang w:val="ru-RU"/>
        </w:rPr>
        <w:t xml:space="preserve"> по одному для каждой из СТОРОН;</w:t>
      </w:r>
    </w:p>
    <w:p w:rsidR="00B123C6" w:rsidRPr="00204EE4" w:rsidRDefault="00B123C6" w:rsidP="00647A2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5. </w:t>
      </w:r>
      <w:r w:rsidRPr="00204EE4">
        <w:rPr>
          <w:sz w:val="26"/>
          <w:szCs w:val="26"/>
          <w:lang w:val="ru-RU"/>
        </w:rPr>
        <w:t>Дополнительное соглашение вступает в силу с момента подписания его СТОРОНАМИ и является неотъемлемой частью Соглашения.</w:t>
      </w:r>
    </w:p>
    <w:p w:rsidR="00B123C6" w:rsidRDefault="00B123C6" w:rsidP="00447097">
      <w:pPr>
        <w:rPr>
          <w:lang w:val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6"/>
        <w:gridCol w:w="5096"/>
      </w:tblGrid>
      <w:tr w:rsidR="00B123C6" w:rsidRPr="00AF64B4">
        <w:tc>
          <w:tcPr>
            <w:tcW w:w="5096" w:type="dxa"/>
          </w:tcPr>
          <w:p w:rsidR="00B123C6" w:rsidRPr="00AF64B4" w:rsidRDefault="00B123C6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  <w:lang w:val="ru-RU"/>
              </w:rPr>
              <w:t>Исполнитель:</w:t>
            </w:r>
          </w:p>
          <w:p w:rsidR="00B123C6" w:rsidRPr="00AF64B4" w:rsidRDefault="00B123C6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  <w:p w:rsidR="00B123C6" w:rsidRPr="007B79CD" w:rsidRDefault="00B123C6" w:rsidP="00DE547E">
            <w:pPr>
              <w:ind w:left="180" w:hanging="180"/>
              <w:rPr>
                <w:b/>
                <w:lang w:val="ru-RU"/>
              </w:rPr>
            </w:pPr>
            <w:r w:rsidRPr="00AF64B4">
              <w:rPr>
                <w:b/>
                <w:sz w:val="22"/>
                <w:szCs w:val="22"/>
              </w:rPr>
              <w:tab/>
            </w:r>
            <w:r>
              <w:rPr>
                <w:b/>
                <w:lang w:val="ru-RU"/>
              </w:rPr>
              <w:t>ООО «Север Сталь»</w:t>
            </w:r>
          </w:p>
          <w:p w:rsidR="00B123C6" w:rsidRDefault="00B123C6" w:rsidP="00C0307D">
            <w:pPr>
              <w:rPr>
                <w:b/>
              </w:rPr>
            </w:pPr>
            <w:r>
              <w:rPr>
                <w:b/>
              </w:rPr>
              <w:t>629007, Россия, Тюменская обл. ЯНАО, г. Салехард, ул. Свердлова,22</w:t>
            </w:r>
          </w:p>
          <w:p w:rsidR="00B123C6" w:rsidRDefault="00B123C6" w:rsidP="00C0307D">
            <w:pPr>
              <w:rPr>
                <w:b/>
              </w:rPr>
            </w:pPr>
            <w:r>
              <w:rPr>
                <w:b/>
              </w:rPr>
              <w:t xml:space="preserve">Западно-Сибирский банк Сбербанка РФ г. Тюмени </w:t>
            </w:r>
          </w:p>
          <w:p w:rsidR="00B123C6" w:rsidRDefault="00B123C6" w:rsidP="00C0307D">
            <w:pPr>
              <w:rPr>
                <w:b/>
              </w:rPr>
            </w:pPr>
            <w:r>
              <w:rPr>
                <w:b/>
              </w:rPr>
              <w:t>ИНН 8901017100</w:t>
            </w:r>
          </w:p>
          <w:p w:rsidR="00B123C6" w:rsidRDefault="00B123C6" w:rsidP="00C0307D">
            <w:pPr>
              <w:rPr>
                <w:b/>
              </w:rPr>
            </w:pPr>
            <w:r>
              <w:rPr>
                <w:b/>
              </w:rPr>
              <w:t>КПП 890101001</w:t>
            </w:r>
          </w:p>
          <w:p w:rsidR="00B123C6" w:rsidRDefault="00B123C6" w:rsidP="00C0307D">
            <w:pPr>
              <w:rPr>
                <w:b/>
              </w:rPr>
            </w:pPr>
            <w:r>
              <w:rPr>
                <w:b/>
              </w:rPr>
              <w:t>БИК 047102651</w:t>
            </w:r>
          </w:p>
          <w:p w:rsidR="00B123C6" w:rsidRDefault="00B123C6" w:rsidP="00C0307D">
            <w:pPr>
              <w:rPr>
                <w:b/>
              </w:rPr>
            </w:pPr>
            <w:r>
              <w:rPr>
                <w:b/>
              </w:rPr>
              <w:t>к/с 30101810800000000651</w:t>
            </w:r>
          </w:p>
          <w:p w:rsidR="00B123C6" w:rsidRDefault="00B123C6" w:rsidP="00C0307D">
            <w:pPr>
              <w:rPr>
                <w:b/>
              </w:rPr>
            </w:pPr>
            <w:r>
              <w:rPr>
                <w:b/>
              </w:rPr>
              <w:t>ОКПО 78192199</w:t>
            </w:r>
          </w:p>
          <w:p w:rsidR="00B123C6" w:rsidRDefault="00B123C6" w:rsidP="00C0307D">
            <w:pPr>
              <w:rPr>
                <w:b/>
              </w:rPr>
            </w:pPr>
            <w:r>
              <w:rPr>
                <w:b/>
              </w:rPr>
              <w:t>Тел./факс: 8(34922) 4-22-24</w:t>
            </w:r>
          </w:p>
          <w:p w:rsidR="00B123C6" w:rsidRDefault="00B123C6" w:rsidP="00DE547E">
            <w:pPr>
              <w:rPr>
                <w:b/>
              </w:rPr>
            </w:pPr>
          </w:p>
          <w:p w:rsidR="00B123C6" w:rsidRPr="00AF64B4" w:rsidRDefault="00B123C6" w:rsidP="00540AC9">
            <w:pPr>
              <w:pStyle w:val="BodyText"/>
              <w:ind w:left="-540" w:right="-99"/>
              <w:rPr>
                <w:b/>
                <w:sz w:val="22"/>
                <w:szCs w:val="22"/>
              </w:rPr>
            </w:pPr>
            <w:r w:rsidRPr="00AF64B4">
              <w:rPr>
                <w:b/>
                <w:sz w:val="22"/>
                <w:szCs w:val="22"/>
              </w:rPr>
              <w:t xml:space="preserve">         </w:t>
            </w:r>
          </w:p>
        </w:tc>
        <w:tc>
          <w:tcPr>
            <w:tcW w:w="5096" w:type="dxa"/>
          </w:tcPr>
          <w:p w:rsidR="00B123C6" w:rsidRPr="00AF64B4" w:rsidRDefault="00B123C6" w:rsidP="00540AC9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F64B4">
              <w:rPr>
                <w:b/>
                <w:sz w:val="22"/>
                <w:szCs w:val="22"/>
              </w:rPr>
              <w:t>Заказчик</w:t>
            </w:r>
            <w:r w:rsidRPr="00AF64B4">
              <w:rPr>
                <w:b/>
                <w:sz w:val="22"/>
                <w:szCs w:val="22"/>
                <w:lang w:val="ru-RU"/>
              </w:rPr>
              <w:t>:</w:t>
            </w:r>
          </w:p>
          <w:p w:rsidR="00B123C6" w:rsidRPr="00AF64B4" w:rsidRDefault="00B123C6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  <w:p w:rsidR="00B123C6" w:rsidRPr="00AF64B4" w:rsidRDefault="00B123C6" w:rsidP="00540AC9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F64B4">
              <w:rPr>
                <w:b/>
                <w:sz w:val="22"/>
                <w:szCs w:val="22"/>
                <w:lang w:val="ru-RU"/>
              </w:rPr>
              <w:t>МП «Салехардэнерго» МО г. Салехард</w:t>
            </w: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  <w:lang w:val="ru-RU"/>
              </w:rPr>
              <w:t xml:space="preserve">Юридический адрес: </w:t>
            </w: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  <w:lang w:val="ru-RU"/>
              </w:rPr>
              <w:t>629008, ул. Свердлова, д. 39, а/я 42</w:t>
            </w: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</w:rPr>
              <w:t xml:space="preserve">ИНН </w:t>
            </w:r>
            <w:r w:rsidRPr="00AF64B4">
              <w:rPr>
                <w:sz w:val="22"/>
                <w:szCs w:val="22"/>
                <w:lang w:val="ru-RU"/>
              </w:rPr>
              <w:t>8901008521</w:t>
            </w: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</w:rPr>
              <w:t>КПП  8</w:t>
            </w:r>
            <w:r w:rsidRPr="00AF64B4">
              <w:rPr>
                <w:sz w:val="22"/>
                <w:szCs w:val="22"/>
                <w:lang w:val="ru-RU"/>
              </w:rPr>
              <w:t>91450001</w:t>
            </w: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</w:rPr>
              <w:t xml:space="preserve">Р/с </w:t>
            </w:r>
            <w:r w:rsidRPr="00AF64B4">
              <w:rPr>
                <w:sz w:val="22"/>
                <w:szCs w:val="22"/>
                <w:lang w:val="ru-RU"/>
              </w:rPr>
              <w:t>408 218 102 001 200 000 10</w:t>
            </w: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  <w:lang w:val="ru-RU"/>
              </w:rPr>
              <w:t>в АКБ Запсибкомбанк ОАО г. Тюмень</w:t>
            </w: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</w:rPr>
              <w:t>К/с 301</w:t>
            </w:r>
            <w:r w:rsidRPr="00AF64B4">
              <w:rPr>
                <w:sz w:val="22"/>
                <w:szCs w:val="22"/>
                <w:lang w:val="ru-RU"/>
              </w:rPr>
              <w:t> </w:t>
            </w:r>
            <w:r w:rsidRPr="00AF64B4">
              <w:rPr>
                <w:sz w:val="22"/>
                <w:szCs w:val="22"/>
              </w:rPr>
              <w:t>018</w:t>
            </w:r>
            <w:r w:rsidRPr="00AF64B4">
              <w:rPr>
                <w:sz w:val="22"/>
                <w:szCs w:val="22"/>
                <w:lang w:val="ru-RU"/>
              </w:rPr>
              <w:t> </w:t>
            </w:r>
            <w:r w:rsidRPr="00AF64B4">
              <w:rPr>
                <w:sz w:val="22"/>
                <w:szCs w:val="22"/>
              </w:rPr>
              <w:t>10</w:t>
            </w:r>
            <w:r w:rsidRPr="00AF64B4">
              <w:rPr>
                <w:sz w:val="22"/>
                <w:szCs w:val="22"/>
                <w:lang w:val="ru-RU"/>
              </w:rPr>
              <w:t xml:space="preserve">8 000 000 006 51 </w:t>
            </w: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</w:p>
          <w:p w:rsidR="00B123C6" w:rsidRPr="00AF64B4" w:rsidRDefault="00B123C6" w:rsidP="00540AC9">
            <w:pPr>
              <w:rPr>
                <w:sz w:val="22"/>
                <w:szCs w:val="22"/>
                <w:lang w:val="ru-RU"/>
              </w:rPr>
            </w:pPr>
          </w:p>
        </w:tc>
      </w:tr>
      <w:tr w:rsidR="00B123C6" w:rsidRPr="00AF64B4">
        <w:tc>
          <w:tcPr>
            <w:tcW w:w="5096" w:type="dxa"/>
          </w:tcPr>
          <w:p w:rsidR="00B123C6" w:rsidRDefault="00B123C6" w:rsidP="00540AC9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F64B4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 xml:space="preserve">Генеральный директор </w:t>
            </w:r>
          </w:p>
          <w:p w:rsidR="00B123C6" w:rsidRDefault="00B123C6" w:rsidP="00540AC9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ООО «Север Сталь»</w:t>
            </w:r>
          </w:p>
          <w:p w:rsidR="00B123C6" w:rsidRPr="00AF64B4" w:rsidRDefault="00B123C6" w:rsidP="00540AC9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B123C6" w:rsidRPr="00AF64B4" w:rsidRDefault="00B123C6" w:rsidP="00540AC9">
            <w:pPr>
              <w:rPr>
                <w:b/>
                <w:sz w:val="22"/>
                <w:szCs w:val="22"/>
                <w:lang w:val="ru-RU"/>
              </w:rPr>
            </w:pPr>
          </w:p>
          <w:p w:rsidR="00B123C6" w:rsidRPr="00AF64B4" w:rsidRDefault="00B123C6" w:rsidP="00540AC9">
            <w:pPr>
              <w:rPr>
                <w:b/>
                <w:sz w:val="22"/>
                <w:szCs w:val="22"/>
                <w:lang w:val="ru-RU"/>
              </w:rPr>
            </w:pPr>
          </w:p>
          <w:p w:rsidR="00B123C6" w:rsidRPr="00AF64B4" w:rsidRDefault="00B123C6" w:rsidP="00C8464B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sz w:val="22"/>
                <w:szCs w:val="22"/>
              </w:rPr>
              <w:t>_______________</w:t>
            </w:r>
            <w:r w:rsidRPr="00AF64B4">
              <w:rPr>
                <w:b/>
                <w:sz w:val="22"/>
                <w:szCs w:val="22"/>
                <w:lang w:val="ru-RU"/>
              </w:rPr>
              <w:t>_____</w:t>
            </w:r>
            <w:r w:rsidRPr="00AF64B4">
              <w:rPr>
                <w:b/>
                <w:sz w:val="22"/>
                <w:szCs w:val="22"/>
              </w:rPr>
              <w:t xml:space="preserve">___  </w:t>
            </w:r>
            <w:r>
              <w:rPr>
                <w:b/>
                <w:sz w:val="22"/>
                <w:szCs w:val="22"/>
                <w:lang w:val="ru-RU"/>
              </w:rPr>
              <w:t>А. В. Тонконогов</w:t>
            </w:r>
          </w:p>
        </w:tc>
        <w:tc>
          <w:tcPr>
            <w:tcW w:w="5096" w:type="dxa"/>
          </w:tcPr>
          <w:p w:rsidR="00B123C6" w:rsidRPr="00AF64B4" w:rsidRDefault="00B123C6" w:rsidP="00540AC9">
            <w:pPr>
              <w:pStyle w:val="Heading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F64B4">
              <w:rPr>
                <w:sz w:val="22"/>
                <w:szCs w:val="22"/>
              </w:rPr>
              <w:t>енеральн</w:t>
            </w:r>
            <w:r>
              <w:rPr>
                <w:sz w:val="22"/>
                <w:szCs w:val="22"/>
              </w:rPr>
              <w:t>ый</w:t>
            </w:r>
            <w:r w:rsidRPr="00AF64B4">
              <w:rPr>
                <w:sz w:val="22"/>
                <w:szCs w:val="22"/>
              </w:rPr>
              <w:t xml:space="preserve"> директор</w:t>
            </w:r>
          </w:p>
          <w:p w:rsidR="00B123C6" w:rsidRPr="00AF64B4" w:rsidRDefault="00B123C6" w:rsidP="00540AC9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F64B4">
              <w:rPr>
                <w:b/>
                <w:sz w:val="22"/>
                <w:szCs w:val="22"/>
                <w:lang w:val="ru-RU"/>
              </w:rPr>
              <w:t xml:space="preserve">МП «Салехардэнерго» </w:t>
            </w:r>
          </w:p>
          <w:p w:rsidR="00B123C6" w:rsidRPr="00AF64B4" w:rsidRDefault="00B123C6" w:rsidP="00540AC9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F64B4">
              <w:rPr>
                <w:b/>
                <w:sz w:val="22"/>
                <w:szCs w:val="22"/>
                <w:lang w:val="ru-RU"/>
              </w:rPr>
              <w:t>МО г. Салехард</w:t>
            </w:r>
          </w:p>
          <w:p w:rsidR="00B123C6" w:rsidRPr="00AF64B4" w:rsidRDefault="00B123C6" w:rsidP="00540AC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B123C6" w:rsidRPr="00AF64B4" w:rsidRDefault="00B123C6" w:rsidP="00540AC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B123C6" w:rsidRPr="00AF64B4" w:rsidRDefault="00B123C6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</w:rPr>
              <w:t xml:space="preserve">_______________________ </w:t>
            </w:r>
            <w:r>
              <w:rPr>
                <w:b/>
                <w:bCs/>
                <w:sz w:val="22"/>
                <w:szCs w:val="22"/>
                <w:lang w:val="ru-RU"/>
              </w:rPr>
              <w:t>Ю. Ф. Стратий</w:t>
            </w:r>
          </w:p>
          <w:p w:rsidR="00B123C6" w:rsidRPr="00AF64B4" w:rsidRDefault="00B123C6" w:rsidP="00540AC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B123C6" w:rsidRDefault="00B123C6" w:rsidP="00447097">
      <w:pPr>
        <w:rPr>
          <w:lang w:val="ru-RU"/>
        </w:rPr>
      </w:pPr>
    </w:p>
    <w:p w:rsidR="00B123C6" w:rsidRDefault="00B123C6" w:rsidP="00447097">
      <w:pPr>
        <w:rPr>
          <w:lang w:val="ru-RU"/>
        </w:rPr>
      </w:pPr>
    </w:p>
    <w:p w:rsidR="00B123C6" w:rsidRDefault="00B123C6" w:rsidP="00447097">
      <w:pPr>
        <w:rPr>
          <w:lang w:val="ru-RU"/>
        </w:rPr>
      </w:pPr>
    </w:p>
    <w:p w:rsidR="00B123C6" w:rsidRDefault="00B123C6" w:rsidP="00447097">
      <w:pPr>
        <w:rPr>
          <w:lang w:val="ru-RU"/>
        </w:rPr>
      </w:pPr>
    </w:p>
    <w:p w:rsidR="00B123C6" w:rsidRDefault="00B123C6" w:rsidP="00447097">
      <w:pPr>
        <w:rPr>
          <w:lang w:val="ru-RU"/>
        </w:rPr>
      </w:pPr>
    </w:p>
    <w:p w:rsidR="00B123C6" w:rsidRDefault="00B123C6" w:rsidP="00447097">
      <w:pPr>
        <w:rPr>
          <w:lang w:val="ru-RU"/>
        </w:rPr>
      </w:pPr>
    </w:p>
    <w:p w:rsidR="00B123C6" w:rsidRDefault="00B123C6" w:rsidP="00447097">
      <w:pPr>
        <w:rPr>
          <w:lang w:val="ru-RU"/>
        </w:rPr>
      </w:pPr>
    </w:p>
    <w:p w:rsidR="00B123C6" w:rsidRDefault="00B123C6" w:rsidP="00BD00E4">
      <w:pPr>
        <w:pStyle w:val="Title"/>
        <w:ind w:left="5103" w:firstLine="0"/>
        <w:jc w:val="right"/>
        <w:rPr>
          <w:b w:val="0"/>
          <w:sz w:val="24"/>
        </w:rPr>
      </w:pPr>
    </w:p>
    <w:p w:rsidR="00B123C6" w:rsidRDefault="00B123C6" w:rsidP="00BD00E4">
      <w:pPr>
        <w:pStyle w:val="Title"/>
        <w:ind w:left="5103" w:firstLine="0"/>
        <w:jc w:val="right"/>
        <w:rPr>
          <w:b w:val="0"/>
          <w:sz w:val="24"/>
        </w:rPr>
      </w:pPr>
      <w:r w:rsidRPr="0081490D">
        <w:rPr>
          <w:b w:val="0"/>
          <w:sz w:val="24"/>
        </w:rPr>
        <w:t>Приложение № 1</w:t>
      </w:r>
    </w:p>
    <w:p w:rsidR="00B123C6" w:rsidRPr="0081490D" w:rsidRDefault="00B123C6" w:rsidP="00BD00E4">
      <w:pPr>
        <w:pStyle w:val="Title"/>
        <w:ind w:left="5103" w:firstLine="0"/>
        <w:jc w:val="right"/>
        <w:rPr>
          <w:b w:val="0"/>
          <w:sz w:val="24"/>
        </w:rPr>
      </w:pPr>
      <w:r>
        <w:rPr>
          <w:b w:val="0"/>
          <w:sz w:val="24"/>
        </w:rPr>
        <w:t>к доп. Соглашению №1</w:t>
      </w:r>
    </w:p>
    <w:p w:rsidR="00B123C6" w:rsidRPr="0081490D" w:rsidRDefault="00B123C6" w:rsidP="00BD00E4">
      <w:pPr>
        <w:pStyle w:val="Title"/>
        <w:ind w:left="5103" w:firstLine="0"/>
        <w:jc w:val="right"/>
        <w:rPr>
          <w:b w:val="0"/>
          <w:sz w:val="24"/>
        </w:rPr>
      </w:pPr>
      <w:r w:rsidRPr="0081490D">
        <w:rPr>
          <w:b w:val="0"/>
          <w:sz w:val="24"/>
        </w:rPr>
        <w:t xml:space="preserve">к Договору </w:t>
      </w:r>
    </w:p>
    <w:p w:rsidR="00B123C6" w:rsidRDefault="00B123C6" w:rsidP="00BD00E4">
      <w:pPr>
        <w:pStyle w:val="Title"/>
        <w:ind w:left="5103" w:firstLine="0"/>
        <w:jc w:val="right"/>
        <w:rPr>
          <w:b w:val="0"/>
          <w:sz w:val="24"/>
        </w:rPr>
      </w:pPr>
      <w:r w:rsidRPr="0081490D">
        <w:rPr>
          <w:b w:val="0"/>
          <w:sz w:val="24"/>
        </w:rPr>
        <w:t xml:space="preserve">№  </w:t>
      </w:r>
      <w:r>
        <w:rPr>
          <w:b w:val="0"/>
          <w:sz w:val="24"/>
        </w:rPr>
        <w:t>83/15-зкп</w:t>
      </w:r>
    </w:p>
    <w:p w:rsidR="00B123C6" w:rsidRPr="0081490D" w:rsidRDefault="00B123C6" w:rsidP="00BD00E4">
      <w:pPr>
        <w:pStyle w:val="Title"/>
        <w:ind w:left="5103" w:firstLine="0"/>
        <w:jc w:val="right"/>
        <w:rPr>
          <w:b w:val="0"/>
          <w:sz w:val="24"/>
        </w:rPr>
      </w:pPr>
      <w:r w:rsidRPr="0081490D">
        <w:rPr>
          <w:b w:val="0"/>
          <w:sz w:val="24"/>
        </w:rPr>
        <w:t xml:space="preserve">  от «</w:t>
      </w:r>
      <w:r>
        <w:rPr>
          <w:b w:val="0"/>
          <w:sz w:val="24"/>
        </w:rPr>
        <w:t>28</w:t>
      </w:r>
      <w:r w:rsidRPr="0081490D">
        <w:rPr>
          <w:b w:val="0"/>
          <w:sz w:val="24"/>
        </w:rPr>
        <w:t xml:space="preserve">» </w:t>
      </w:r>
      <w:r>
        <w:rPr>
          <w:b w:val="0"/>
          <w:sz w:val="24"/>
        </w:rPr>
        <w:t>апреля</w:t>
      </w:r>
      <w:r w:rsidRPr="0081490D">
        <w:rPr>
          <w:b w:val="0"/>
          <w:sz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81490D">
          <w:rPr>
            <w:b w:val="0"/>
            <w:sz w:val="24"/>
          </w:rPr>
          <w:t>201</w:t>
        </w:r>
        <w:r>
          <w:rPr>
            <w:b w:val="0"/>
            <w:sz w:val="24"/>
          </w:rPr>
          <w:t>5</w:t>
        </w:r>
        <w:r w:rsidRPr="0081490D">
          <w:rPr>
            <w:b w:val="0"/>
            <w:sz w:val="24"/>
          </w:rPr>
          <w:t xml:space="preserve"> г</w:t>
        </w:r>
      </w:smartTag>
      <w:r w:rsidRPr="0081490D">
        <w:rPr>
          <w:b w:val="0"/>
          <w:sz w:val="24"/>
        </w:rPr>
        <w:t xml:space="preserve">. </w:t>
      </w:r>
    </w:p>
    <w:p w:rsidR="00B123C6" w:rsidRPr="0081490D" w:rsidRDefault="00B123C6" w:rsidP="00BD00E4">
      <w:pPr>
        <w:jc w:val="center"/>
        <w:rPr>
          <w:b/>
        </w:rPr>
      </w:pPr>
    </w:p>
    <w:p w:rsidR="00B123C6" w:rsidRPr="0081490D" w:rsidRDefault="00B123C6" w:rsidP="00BD00E4">
      <w:pPr>
        <w:jc w:val="center"/>
        <w:rPr>
          <w:b/>
        </w:rPr>
      </w:pPr>
      <w:r w:rsidRPr="0081490D">
        <w:rPr>
          <w:b/>
        </w:rPr>
        <w:t>Спецификация</w:t>
      </w:r>
    </w:p>
    <w:p w:rsidR="00B123C6" w:rsidRPr="0081490D" w:rsidRDefault="00B123C6" w:rsidP="00BD00E4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5"/>
        <w:gridCol w:w="656"/>
        <w:gridCol w:w="3487"/>
        <w:gridCol w:w="452"/>
        <w:gridCol w:w="1031"/>
        <w:gridCol w:w="1162"/>
        <w:gridCol w:w="1376"/>
        <w:gridCol w:w="510"/>
        <w:gridCol w:w="1185"/>
      </w:tblGrid>
      <w:tr w:rsidR="00B123C6" w:rsidRPr="00D12D5B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D12D5B" w:rsidRDefault="00B123C6" w:rsidP="00156ED6">
            <w:pPr>
              <w:jc w:val="center"/>
              <w:rPr>
                <w:b/>
              </w:rPr>
            </w:pPr>
            <w:r w:rsidRPr="00D12D5B">
              <w:rPr>
                <w:b/>
              </w:rPr>
              <w:t>№</w:t>
            </w:r>
          </w:p>
        </w:tc>
        <w:tc>
          <w:tcPr>
            <w:tcW w:w="3939" w:type="dxa"/>
            <w:gridSpan w:val="2"/>
          </w:tcPr>
          <w:p w:rsidR="00B123C6" w:rsidRPr="00D12D5B" w:rsidRDefault="00B123C6" w:rsidP="00156ED6">
            <w:pPr>
              <w:jc w:val="center"/>
              <w:rPr>
                <w:b/>
              </w:rPr>
            </w:pPr>
            <w:r w:rsidRPr="00D12D5B">
              <w:rPr>
                <w:b/>
              </w:rPr>
              <w:t>Наименование</w:t>
            </w:r>
          </w:p>
        </w:tc>
        <w:tc>
          <w:tcPr>
            <w:tcW w:w="1031" w:type="dxa"/>
          </w:tcPr>
          <w:p w:rsidR="00B123C6" w:rsidRPr="00D12D5B" w:rsidRDefault="00B123C6" w:rsidP="00156ED6">
            <w:pPr>
              <w:jc w:val="center"/>
              <w:rPr>
                <w:b/>
              </w:rPr>
            </w:pPr>
            <w:r w:rsidRPr="00D12D5B">
              <w:rPr>
                <w:b/>
              </w:rPr>
              <w:t>Ед.изм.</w:t>
            </w:r>
          </w:p>
        </w:tc>
        <w:tc>
          <w:tcPr>
            <w:tcW w:w="1162" w:type="dxa"/>
          </w:tcPr>
          <w:p w:rsidR="00B123C6" w:rsidRPr="00D12D5B" w:rsidRDefault="00B123C6" w:rsidP="00156ED6">
            <w:pPr>
              <w:jc w:val="center"/>
              <w:rPr>
                <w:b/>
              </w:rPr>
            </w:pPr>
            <w:r w:rsidRPr="00D12D5B">
              <w:rPr>
                <w:b/>
              </w:rPr>
              <w:t>Кол-во</w:t>
            </w:r>
          </w:p>
        </w:tc>
        <w:tc>
          <w:tcPr>
            <w:tcW w:w="1376" w:type="dxa"/>
          </w:tcPr>
          <w:p w:rsidR="00B123C6" w:rsidRPr="00D12D5B" w:rsidRDefault="00B123C6" w:rsidP="00156ED6">
            <w:pPr>
              <w:jc w:val="center"/>
              <w:rPr>
                <w:b/>
              </w:rPr>
            </w:pPr>
            <w:r w:rsidRPr="00D12D5B">
              <w:rPr>
                <w:b/>
              </w:rPr>
              <w:t>Цена</w:t>
            </w:r>
            <w:r>
              <w:rPr>
                <w:b/>
              </w:rPr>
              <w:t xml:space="preserve"> без НДС</w:t>
            </w:r>
          </w:p>
        </w:tc>
        <w:tc>
          <w:tcPr>
            <w:tcW w:w="1695" w:type="dxa"/>
            <w:gridSpan w:val="2"/>
          </w:tcPr>
          <w:p w:rsidR="00B123C6" w:rsidRPr="00D12D5B" w:rsidRDefault="00B123C6" w:rsidP="00156ED6">
            <w:pPr>
              <w:jc w:val="center"/>
              <w:rPr>
                <w:b/>
              </w:rPr>
            </w:pPr>
            <w:r w:rsidRPr="00D12D5B">
              <w:rPr>
                <w:b/>
              </w:rPr>
              <w:t>Сумма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 xml:space="preserve">Трубы водопроводные напорные из полиэтилена 100 (ПЭ 100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 xml:space="preserve"> 17) Ду-63мм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м</w:t>
            </w:r>
          </w:p>
        </w:tc>
        <w:tc>
          <w:tcPr>
            <w:tcW w:w="1162" w:type="dxa"/>
            <w:vAlign w:val="center"/>
          </w:tcPr>
          <w:p w:rsidR="00B123C6" w:rsidRPr="00437CDA" w:rsidRDefault="00B123C6" w:rsidP="00156ED6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D00E4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138,55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83130,00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 xml:space="preserve">Трубы водопроводные напорные из полиэтилена 100(ПЭ100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 xml:space="preserve"> 17) Ду-90мм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м</w:t>
            </w:r>
          </w:p>
        </w:tc>
        <w:tc>
          <w:tcPr>
            <w:tcW w:w="1162" w:type="dxa"/>
            <w:vAlign w:val="center"/>
          </w:tcPr>
          <w:p w:rsidR="00B123C6" w:rsidRPr="00437CDA" w:rsidRDefault="00B123C6" w:rsidP="00156ED6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D00E4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269,48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12935,04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 xml:space="preserve">Трубы водопроводные напорные из полиэтилена 100(ПЭ 100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 xml:space="preserve"> 17) Ду-110мм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м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lang w:val="ru-RU"/>
              </w:rPr>
              <w:t>4</w:t>
            </w:r>
            <w:r w:rsidRPr="00BD00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404,10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96984,00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 xml:space="preserve">Седелочный отвод с ответной частью электросварной ПЭ100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>11+</w:t>
            </w:r>
            <w:r w:rsidRPr="00BD00E4">
              <w:rPr>
                <w:sz w:val="20"/>
                <w:szCs w:val="20"/>
                <w:lang w:val="en-US"/>
              </w:rPr>
              <w:t>GF</w:t>
            </w:r>
            <w:r w:rsidRPr="00BD00E4">
              <w:rPr>
                <w:sz w:val="20"/>
                <w:szCs w:val="20"/>
              </w:rPr>
              <w:t>+(63</w:t>
            </w:r>
            <w:r w:rsidRPr="00BD00E4">
              <w:rPr>
                <w:sz w:val="20"/>
                <w:szCs w:val="20"/>
                <w:lang w:val="en-US"/>
              </w:rPr>
              <w:t>x</w:t>
            </w:r>
            <w:r w:rsidRPr="00BD00E4">
              <w:rPr>
                <w:sz w:val="20"/>
                <w:szCs w:val="20"/>
              </w:rPr>
              <w:t>63)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1223,74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12237,4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 xml:space="preserve">Седелочный отвод с ответной частью электросварной ПЭ100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>11+</w:t>
            </w:r>
            <w:r w:rsidRPr="00BD00E4">
              <w:rPr>
                <w:sz w:val="20"/>
                <w:szCs w:val="20"/>
                <w:lang w:val="en-US"/>
              </w:rPr>
              <w:t>GF</w:t>
            </w:r>
            <w:r w:rsidRPr="00BD00E4">
              <w:rPr>
                <w:sz w:val="20"/>
                <w:szCs w:val="20"/>
              </w:rPr>
              <w:t>+(90</w:t>
            </w:r>
            <w:r w:rsidRPr="00BD00E4">
              <w:rPr>
                <w:sz w:val="20"/>
                <w:szCs w:val="20"/>
                <w:lang w:val="en-US"/>
              </w:rPr>
              <w:t>x</w:t>
            </w:r>
            <w:r w:rsidRPr="00BD00E4">
              <w:rPr>
                <w:sz w:val="20"/>
                <w:szCs w:val="20"/>
              </w:rPr>
              <w:t>63)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1167,38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11673,80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 xml:space="preserve">Седелочный отвод с ответной частью электросварной ПЭ100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>11+</w:t>
            </w:r>
            <w:r w:rsidRPr="00BD00E4">
              <w:rPr>
                <w:sz w:val="20"/>
                <w:szCs w:val="20"/>
                <w:lang w:val="en-US"/>
              </w:rPr>
              <w:t>GF</w:t>
            </w:r>
            <w:r w:rsidRPr="00BD00E4">
              <w:rPr>
                <w:sz w:val="20"/>
                <w:szCs w:val="20"/>
              </w:rPr>
              <w:t>+(110</w:t>
            </w:r>
            <w:r w:rsidRPr="00BD00E4">
              <w:rPr>
                <w:sz w:val="20"/>
                <w:szCs w:val="20"/>
                <w:lang w:val="en-US"/>
              </w:rPr>
              <w:t>x</w:t>
            </w:r>
            <w:r w:rsidRPr="00BD00E4">
              <w:rPr>
                <w:sz w:val="20"/>
                <w:szCs w:val="20"/>
              </w:rPr>
              <w:t>63)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1032,20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10322,00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>Тройник с наружной резьбой из полиэтилена 100 (63</w:t>
            </w:r>
            <w:r w:rsidRPr="00BD00E4">
              <w:rPr>
                <w:sz w:val="20"/>
                <w:szCs w:val="20"/>
                <w:lang w:val="en-US"/>
              </w:rPr>
              <w:t>x</w:t>
            </w:r>
            <w:r w:rsidRPr="00BD00E4">
              <w:rPr>
                <w:sz w:val="20"/>
                <w:szCs w:val="20"/>
              </w:rPr>
              <w:t>2</w:t>
            </w:r>
            <w:r w:rsidRPr="00BD00E4">
              <w:rPr>
                <w:sz w:val="20"/>
                <w:szCs w:val="20"/>
                <w:vertAlign w:val="superscript"/>
              </w:rPr>
              <w:t>``</w:t>
            </w:r>
            <w:r w:rsidRPr="00BD00E4">
              <w:rPr>
                <w:sz w:val="20"/>
                <w:szCs w:val="20"/>
                <w:lang w:val="en-US"/>
              </w:rPr>
              <w:t>x</w:t>
            </w:r>
            <w:r w:rsidRPr="00BD00E4">
              <w:rPr>
                <w:sz w:val="20"/>
                <w:szCs w:val="20"/>
              </w:rPr>
              <w:t>63)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791,35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13452,95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 xml:space="preserve">Тройник электросварной ПЭ100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 xml:space="preserve">11 </w:t>
            </w:r>
            <w:r w:rsidRPr="00BD00E4">
              <w:rPr>
                <w:sz w:val="20"/>
                <w:szCs w:val="20"/>
                <w:lang w:val="en-US"/>
              </w:rPr>
              <w:t>Radius</w:t>
            </w:r>
            <w:r w:rsidRPr="00BD00E4">
              <w:rPr>
                <w:sz w:val="20"/>
                <w:szCs w:val="20"/>
              </w:rPr>
              <w:t xml:space="preserve"> (110</w:t>
            </w:r>
            <w:r w:rsidRPr="00BD00E4">
              <w:rPr>
                <w:sz w:val="20"/>
                <w:szCs w:val="20"/>
                <w:lang w:val="en-US"/>
              </w:rPr>
              <w:t>x</w:t>
            </w:r>
            <w:r w:rsidRPr="00BD00E4">
              <w:rPr>
                <w:sz w:val="20"/>
                <w:szCs w:val="20"/>
              </w:rPr>
              <w:t>110</w:t>
            </w:r>
            <w:r w:rsidRPr="00BD00E4">
              <w:rPr>
                <w:sz w:val="20"/>
                <w:szCs w:val="20"/>
                <w:lang w:val="en-US"/>
              </w:rPr>
              <w:t>x</w:t>
            </w:r>
            <w:r w:rsidRPr="00BD00E4">
              <w:rPr>
                <w:sz w:val="20"/>
                <w:szCs w:val="20"/>
              </w:rPr>
              <w:t>110)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D00E4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2575,23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7725,69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 xml:space="preserve">Отвод 90 гр. электросварной 110мм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 xml:space="preserve">11 </w:t>
            </w:r>
            <w:r w:rsidRPr="00BD00E4">
              <w:rPr>
                <w:sz w:val="20"/>
                <w:szCs w:val="20"/>
                <w:lang w:val="en-US"/>
              </w:rPr>
              <w:t>Radius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2740,5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73993,50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 xml:space="preserve">Отвод 90 гр. электросварной 90мм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 xml:space="preserve">11 </w:t>
            </w:r>
            <w:r w:rsidRPr="00BD00E4">
              <w:rPr>
                <w:sz w:val="20"/>
                <w:szCs w:val="20"/>
                <w:lang w:val="en-US"/>
              </w:rPr>
              <w:t>Radius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1738,16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3476,32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 xml:space="preserve">Отвод 90 гр. электросварной 63мм </w:t>
            </w:r>
            <w:r w:rsidRPr="00BD00E4">
              <w:rPr>
                <w:sz w:val="20"/>
                <w:szCs w:val="20"/>
                <w:lang w:val="en-US"/>
              </w:rPr>
              <w:t>SDR</w:t>
            </w:r>
            <w:r w:rsidRPr="00BD00E4">
              <w:rPr>
                <w:sz w:val="20"/>
                <w:szCs w:val="20"/>
              </w:rPr>
              <w:t xml:space="preserve">11 </w:t>
            </w:r>
            <w:r w:rsidRPr="00BD00E4">
              <w:rPr>
                <w:sz w:val="20"/>
                <w:szCs w:val="20"/>
                <w:lang w:val="en-US"/>
              </w:rPr>
              <w:t>Radius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1472,12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83910,84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>Переход ПЭ/Сталь ГПП 110/108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1161,7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29042,50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>Переход ПЭ/Сталь ГПП 90/89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947,03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3788,12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>Переход ПЭ/Сталь ГПП 63/57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548,2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19187,00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 xml:space="preserve">Муфта электросварная ПЭ100 </w:t>
            </w:r>
            <w:r w:rsidRPr="00BD00E4">
              <w:rPr>
                <w:sz w:val="20"/>
                <w:szCs w:val="20"/>
                <w:lang w:val="en-US"/>
              </w:rPr>
              <w:t>Radius</w:t>
            </w:r>
            <w:r w:rsidRPr="00BD00E4">
              <w:rPr>
                <w:sz w:val="20"/>
                <w:szCs w:val="20"/>
              </w:rPr>
              <w:t xml:space="preserve"> (063мм)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1376" w:type="dxa"/>
          </w:tcPr>
          <w:p w:rsidR="00B123C6" w:rsidRPr="00BD00E4" w:rsidRDefault="00B123C6" w:rsidP="00437CD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226,18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35962,62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 xml:space="preserve">Муфта электросварная ПЭ100 </w:t>
            </w:r>
            <w:r w:rsidRPr="00BD00E4">
              <w:rPr>
                <w:sz w:val="20"/>
                <w:szCs w:val="20"/>
                <w:lang w:val="en-US"/>
              </w:rPr>
              <w:t>Radius</w:t>
            </w:r>
            <w:r w:rsidRPr="00BD00E4">
              <w:rPr>
                <w:sz w:val="20"/>
                <w:szCs w:val="20"/>
              </w:rPr>
              <w:t xml:space="preserve"> (090мм)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522,46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4179,68</w:t>
            </w:r>
          </w:p>
        </w:tc>
      </w:tr>
      <w:tr w:rsidR="00B123C6" w:rsidRPr="00BD00E4" w:rsidTr="00437CDA">
        <w:trPr>
          <w:gridBefore w:val="1"/>
          <w:wBefore w:w="225" w:type="dxa"/>
        </w:trPr>
        <w:tc>
          <w:tcPr>
            <w:tcW w:w="656" w:type="dxa"/>
          </w:tcPr>
          <w:p w:rsidR="00B123C6" w:rsidRPr="00BD00E4" w:rsidRDefault="00B123C6" w:rsidP="00156ED6">
            <w:pPr>
              <w:rPr>
                <w:sz w:val="20"/>
                <w:szCs w:val="20"/>
                <w:lang w:val="ru-RU"/>
              </w:rPr>
            </w:pPr>
            <w:r w:rsidRPr="00BD00E4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3939" w:type="dxa"/>
            <w:gridSpan w:val="2"/>
          </w:tcPr>
          <w:p w:rsidR="00B123C6" w:rsidRPr="00BD00E4" w:rsidRDefault="00B123C6" w:rsidP="00156ED6">
            <w:pPr>
              <w:rPr>
                <w:sz w:val="20"/>
                <w:szCs w:val="20"/>
                <w:highlight w:val="yellow"/>
              </w:rPr>
            </w:pPr>
            <w:r w:rsidRPr="00BD00E4">
              <w:rPr>
                <w:sz w:val="20"/>
                <w:szCs w:val="20"/>
              </w:rPr>
              <w:t xml:space="preserve">Муфта электросварная ПЭ100 </w:t>
            </w:r>
            <w:r w:rsidRPr="00BD00E4">
              <w:rPr>
                <w:sz w:val="20"/>
                <w:szCs w:val="20"/>
                <w:lang w:val="en-US"/>
              </w:rPr>
              <w:t>Radius</w:t>
            </w:r>
            <w:r w:rsidRPr="00BD00E4">
              <w:rPr>
                <w:sz w:val="20"/>
                <w:szCs w:val="20"/>
              </w:rPr>
              <w:t xml:space="preserve"> (110мм)</w:t>
            </w:r>
          </w:p>
        </w:tc>
        <w:tc>
          <w:tcPr>
            <w:tcW w:w="1031" w:type="dxa"/>
            <w:vAlign w:val="center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</w:rPr>
            </w:pPr>
            <w:r w:rsidRPr="00BD00E4">
              <w:rPr>
                <w:sz w:val="20"/>
                <w:szCs w:val="20"/>
              </w:rPr>
              <w:t>шт</w:t>
            </w:r>
          </w:p>
        </w:tc>
        <w:tc>
          <w:tcPr>
            <w:tcW w:w="1162" w:type="dxa"/>
            <w:vAlign w:val="center"/>
          </w:tcPr>
          <w:p w:rsidR="00B123C6" w:rsidRPr="00BD00E4" w:rsidRDefault="00B123C6" w:rsidP="00156ED6">
            <w:pPr>
              <w:jc w:val="center"/>
              <w:rPr>
                <w:color w:val="000000"/>
                <w:sz w:val="20"/>
                <w:szCs w:val="20"/>
              </w:rPr>
            </w:pPr>
            <w:r w:rsidRPr="00BD00E4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376" w:type="dxa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656,61</w:t>
            </w:r>
          </w:p>
        </w:tc>
        <w:tc>
          <w:tcPr>
            <w:tcW w:w="1695" w:type="dxa"/>
            <w:gridSpan w:val="2"/>
            <w:vAlign w:val="bottom"/>
          </w:tcPr>
          <w:p w:rsidR="00B123C6" w:rsidRPr="00BD00E4" w:rsidRDefault="00B123C6" w:rsidP="00156ED6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34143,72</w:t>
            </w:r>
          </w:p>
        </w:tc>
      </w:tr>
      <w:tr w:rsidR="00B123C6" w:rsidRPr="00BD00E4" w:rsidTr="00BD00E4">
        <w:trPr>
          <w:gridBefore w:val="1"/>
          <w:wBefore w:w="225" w:type="dxa"/>
        </w:trPr>
        <w:tc>
          <w:tcPr>
            <w:tcW w:w="8164" w:type="dxa"/>
            <w:gridSpan w:val="6"/>
          </w:tcPr>
          <w:p w:rsidR="00B123C6" w:rsidRPr="00BD00E4" w:rsidRDefault="00B123C6" w:rsidP="00156ED6">
            <w:pPr>
              <w:jc w:val="center"/>
              <w:rPr>
                <w:b/>
                <w:sz w:val="20"/>
                <w:szCs w:val="20"/>
              </w:rPr>
            </w:pPr>
            <w:r w:rsidRPr="00BD00E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695" w:type="dxa"/>
            <w:gridSpan w:val="2"/>
          </w:tcPr>
          <w:p w:rsidR="00B123C6" w:rsidRPr="00BD00E4" w:rsidRDefault="00B123C6" w:rsidP="00156E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536 145,18</w:t>
            </w:r>
          </w:p>
        </w:tc>
      </w:tr>
      <w:tr w:rsidR="00B123C6" w:rsidRPr="00BD00E4" w:rsidTr="00BD00E4">
        <w:trPr>
          <w:gridBefore w:val="1"/>
          <w:wBefore w:w="225" w:type="dxa"/>
        </w:trPr>
        <w:tc>
          <w:tcPr>
            <w:tcW w:w="8164" w:type="dxa"/>
            <w:gridSpan w:val="6"/>
          </w:tcPr>
          <w:p w:rsidR="00B123C6" w:rsidRPr="00BD00E4" w:rsidRDefault="00B123C6" w:rsidP="00156ED6">
            <w:pPr>
              <w:jc w:val="center"/>
              <w:rPr>
                <w:b/>
                <w:sz w:val="20"/>
                <w:szCs w:val="20"/>
              </w:rPr>
            </w:pPr>
            <w:r w:rsidRPr="00BD00E4">
              <w:rPr>
                <w:b/>
                <w:sz w:val="20"/>
                <w:szCs w:val="20"/>
              </w:rPr>
              <w:t>Итого НДС</w:t>
            </w:r>
          </w:p>
        </w:tc>
        <w:tc>
          <w:tcPr>
            <w:tcW w:w="1695" w:type="dxa"/>
            <w:gridSpan w:val="2"/>
          </w:tcPr>
          <w:p w:rsidR="00B123C6" w:rsidRPr="00437CDA" w:rsidRDefault="00B123C6" w:rsidP="00156ED6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96 506,12</w:t>
            </w:r>
          </w:p>
        </w:tc>
      </w:tr>
      <w:tr w:rsidR="00B123C6" w:rsidRPr="00437CDA" w:rsidTr="00BD00E4">
        <w:trPr>
          <w:gridBefore w:val="1"/>
          <w:wBefore w:w="225" w:type="dxa"/>
        </w:trPr>
        <w:tc>
          <w:tcPr>
            <w:tcW w:w="8164" w:type="dxa"/>
            <w:gridSpan w:val="6"/>
          </w:tcPr>
          <w:p w:rsidR="00B123C6" w:rsidRPr="00437CDA" w:rsidRDefault="00B123C6" w:rsidP="00156ED6">
            <w:pPr>
              <w:jc w:val="center"/>
              <w:rPr>
                <w:b/>
                <w:sz w:val="20"/>
                <w:szCs w:val="20"/>
              </w:rPr>
            </w:pPr>
            <w:r w:rsidRPr="00437CDA">
              <w:rPr>
                <w:b/>
                <w:sz w:val="20"/>
                <w:szCs w:val="20"/>
              </w:rPr>
              <w:t>Всего к оплате</w:t>
            </w:r>
          </w:p>
        </w:tc>
        <w:tc>
          <w:tcPr>
            <w:tcW w:w="1695" w:type="dxa"/>
            <w:gridSpan w:val="2"/>
          </w:tcPr>
          <w:p w:rsidR="00B123C6" w:rsidRPr="00437CDA" w:rsidRDefault="00B123C6" w:rsidP="00156ED6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437CDA">
              <w:rPr>
                <w:b/>
                <w:sz w:val="20"/>
                <w:szCs w:val="20"/>
                <w:lang w:val="ru-RU"/>
              </w:rPr>
              <w:t>632 651,30</w:t>
            </w:r>
          </w:p>
        </w:tc>
      </w:tr>
      <w:tr w:rsidR="00B123C6" w:rsidRPr="00C317BF" w:rsidTr="00BD00E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1185" w:type="dxa"/>
          <w:trHeight w:val="315"/>
          <w:jc w:val="center"/>
        </w:trPr>
        <w:tc>
          <w:tcPr>
            <w:tcW w:w="4368" w:type="dxa"/>
            <w:gridSpan w:val="3"/>
            <w:tcBorders>
              <w:bottom w:val="nil"/>
            </w:tcBorders>
          </w:tcPr>
          <w:p w:rsidR="00B123C6" w:rsidRDefault="00B123C6" w:rsidP="00156ED6">
            <w:pPr>
              <w:jc w:val="center"/>
              <w:rPr>
                <w:b/>
              </w:rPr>
            </w:pPr>
          </w:p>
          <w:p w:rsidR="00B123C6" w:rsidRDefault="00B123C6" w:rsidP="00156ED6">
            <w:pPr>
              <w:jc w:val="center"/>
              <w:rPr>
                <w:b/>
              </w:rPr>
            </w:pPr>
          </w:p>
          <w:p w:rsidR="00B123C6" w:rsidRDefault="00B123C6" w:rsidP="00156ED6">
            <w:pPr>
              <w:jc w:val="center"/>
              <w:rPr>
                <w:b/>
              </w:rPr>
            </w:pPr>
          </w:p>
          <w:p w:rsidR="00B123C6" w:rsidRDefault="00B123C6" w:rsidP="00156ED6">
            <w:pPr>
              <w:jc w:val="center"/>
              <w:rPr>
                <w:b/>
              </w:rPr>
            </w:pPr>
          </w:p>
          <w:p w:rsidR="00B123C6" w:rsidRPr="00C317BF" w:rsidRDefault="00B123C6" w:rsidP="00156ED6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r w:rsidRPr="00C317BF">
              <w:rPr>
                <w:b/>
              </w:rPr>
              <w:t>ПОСТАВЩИК»</w:t>
            </w:r>
          </w:p>
        </w:tc>
        <w:tc>
          <w:tcPr>
            <w:tcW w:w="4531" w:type="dxa"/>
            <w:gridSpan w:val="5"/>
            <w:tcBorders>
              <w:bottom w:val="nil"/>
            </w:tcBorders>
          </w:tcPr>
          <w:p w:rsidR="00B123C6" w:rsidRDefault="00B123C6" w:rsidP="00156ED6">
            <w:pPr>
              <w:jc w:val="center"/>
              <w:rPr>
                <w:b/>
              </w:rPr>
            </w:pPr>
          </w:p>
          <w:p w:rsidR="00B123C6" w:rsidRDefault="00B123C6" w:rsidP="00156ED6">
            <w:pPr>
              <w:jc w:val="center"/>
              <w:rPr>
                <w:b/>
              </w:rPr>
            </w:pPr>
          </w:p>
          <w:p w:rsidR="00B123C6" w:rsidRDefault="00B123C6" w:rsidP="00156ED6">
            <w:pPr>
              <w:jc w:val="center"/>
              <w:rPr>
                <w:b/>
              </w:rPr>
            </w:pPr>
          </w:p>
          <w:p w:rsidR="00B123C6" w:rsidRPr="00C317BF" w:rsidRDefault="00B123C6" w:rsidP="00156ED6">
            <w:pPr>
              <w:jc w:val="center"/>
            </w:pPr>
            <w:r w:rsidRPr="00C317BF">
              <w:rPr>
                <w:b/>
              </w:rPr>
              <w:t>«ЗАКАЗЧИК»</w:t>
            </w:r>
          </w:p>
        </w:tc>
      </w:tr>
      <w:tr w:rsidR="00B123C6" w:rsidRPr="00C317BF" w:rsidTr="00BD00E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1185" w:type="dxa"/>
          <w:trHeight w:val="195"/>
          <w:jc w:val="center"/>
        </w:trPr>
        <w:tc>
          <w:tcPr>
            <w:tcW w:w="4368" w:type="dxa"/>
            <w:gridSpan w:val="3"/>
          </w:tcPr>
          <w:p w:rsidR="00B123C6" w:rsidRDefault="00B123C6" w:rsidP="00156ED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Генеральный директор</w:t>
            </w:r>
          </w:p>
          <w:p w:rsidR="00B123C6" w:rsidRPr="00C96F14" w:rsidRDefault="00B123C6" w:rsidP="00156ED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ООО «Север Сталь»</w:t>
            </w:r>
          </w:p>
          <w:p w:rsidR="00B123C6" w:rsidRPr="00942773" w:rsidRDefault="00B123C6" w:rsidP="00156ED6">
            <w:pPr>
              <w:rPr>
                <w:color w:val="000000"/>
              </w:rPr>
            </w:pPr>
          </w:p>
        </w:tc>
        <w:tc>
          <w:tcPr>
            <w:tcW w:w="4531" w:type="dxa"/>
            <w:gridSpan w:val="5"/>
          </w:tcPr>
          <w:p w:rsidR="00B123C6" w:rsidRPr="00C317BF" w:rsidRDefault="00B123C6" w:rsidP="00156ED6">
            <w:pPr>
              <w:jc w:val="center"/>
            </w:pPr>
            <w:r>
              <w:t>Г</w:t>
            </w:r>
            <w:r w:rsidRPr="00C317BF">
              <w:t>енеральн</w:t>
            </w:r>
            <w:r>
              <w:t>ый</w:t>
            </w:r>
            <w:r w:rsidRPr="00C317BF">
              <w:t xml:space="preserve"> директор</w:t>
            </w:r>
          </w:p>
          <w:p w:rsidR="00B123C6" w:rsidRPr="00C317BF" w:rsidRDefault="00B123C6" w:rsidP="00156ED6">
            <w:pPr>
              <w:jc w:val="center"/>
              <w:rPr>
                <w:color w:val="000000"/>
              </w:rPr>
            </w:pPr>
            <w:r>
              <w:t xml:space="preserve">             </w:t>
            </w:r>
            <w:r w:rsidRPr="00C317BF">
              <w:t>МП «Салехардэнерго» МО г. Салехард</w:t>
            </w:r>
          </w:p>
        </w:tc>
      </w:tr>
      <w:tr w:rsidR="00B123C6" w:rsidRPr="00C317BF" w:rsidTr="00BD00E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1185" w:type="dxa"/>
          <w:trHeight w:val="240"/>
          <w:jc w:val="center"/>
        </w:trPr>
        <w:tc>
          <w:tcPr>
            <w:tcW w:w="4368" w:type="dxa"/>
            <w:gridSpan w:val="3"/>
          </w:tcPr>
          <w:p w:rsidR="00B123C6" w:rsidRPr="00C317BF" w:rsidRDefault="00B123C6" w:rsidP="00156ED6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C317BF">
              <w:rPr>
                <w:b/>
              </w:rPr>
              <w:t>________________ /</w:t>
            </w:r>
            <w:r>
              <w:rPr>
                <w:b/>
                <w:color w:val="000000"/>
              </w:rPr>
              <w:t xml:space="preserve"> А. В. Тонконогов</w:t>
            </w:r>
          </w:p>
        </w:tc>
        <w:tc>
          <w:tcPr>
            <w:tcW w:w="4531" w:type="dxa"/>
            <w:gridSpan w:val="5"/>
            <w:vAlign w:val="center"/>
          </w:tcPr>
          <w:p w:rsidR="00B123C6" w:rsidRPr="00C317BF" w:rsidRDefault="00B123C6" w:rsidP="00156ED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Pr="00C317BF">
              <w:rPr>
                <w:b/>
              </w:rPr>
              <w:t>________________ /</w:t>
            </w:r>
            <w:r>
              <w:rPr>
                <w:b/>
              </w:rPr>
              <w:t>Ю.Ф. Стратий</w:t>
            </w:r>
          </w:p>
        </w:tc>
      </w:tr>
    </w:tbl>
    <w:p w:rsidR="00B123C6" w:rsidRDefault="00B123C6" w:rsidP="00447097">
      <w:pPr>
        <w:rPr>
          <w:lang w:val="ru-RU"/>
        </w:rPr>
      </w:pPr>
    </w:p>
    <w:sectPr w:rsidR="00B123C6" w:rsidSect="00201A7A">
      <w:pgSz w:w="11906" w:h="16838"/>
      <w:pgMar w:top="567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Corbe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089"/>
    <w:rsid w:val="0002001E"/>
    <w:rsid w:val="000811F5"/>
    <w:rsid w:val="00095258"/>
    <w:rsid w:val="000B16EF"/>
    <w:rsid w:val="000C1EA3"/>
    <w:rsid w:val="000C704C"/>
    <w:rsid w:val="000D0DBD"/>
    <w:rsid w:val="00150C5E"/>
    <w:rsid w:val="00156ED6"/>
    <w:rsid w:val="00177F84"/>
    <w:rsid w:val="001867AD"/>
    <w:rsid w:val="00201A7A"/>
    <w:rsid w:val="00204EE4"/>
    <w:rsid w:val="00290257"/>
    <w:rsid w:val="002B27E9"/>
    <w:rsid w:val="002B498D"/>
    <w:rsid w:val="00310EC8"/>
    <w:rsid w:val="00313034"/>
    <w:rsid w:val="003A4609"/>
    <w:rsid w:val="003B3323"/>
    <w:rsid w:val="003D4AD8"/>
    <w:rsid w:val="00437CDA"/>
    <w:rsid w:val="00447097"/>
    <w:rsid w:val="004749E7"/>
    <w:rsid w:val="00512D25"/>
    <w:rsid w:val="0052417E"/>
    <w:rsid w:val="00535EF9"/>
    <w:rsid w:val="00540AC9"/>
    <w:rsid w:val="00577089"/>
    <w:rsid w:val="005A10EB"/>
    <w:rsid w:val="006131CA"/>
    <w:rsid w:val="00626C10"/>
    <w:rsid w:val="00647A2A"/>
    <w:rsid w:val="00672420"/>
    <w:rsid w:val="00680A65"/>
    <w:rsid w:val="00697491"/>
    <w:rsid w:val="006A2B5E"/>
    <w:rsid w:val="006C1AC2"/>
    <w:rsid w:val="006E1C22"/>
    <w:rsid w:val="00767224"/>
    <w:rsid w:val="007731D5"/>
    <w:rsid w:val="007A1B55"/>
    <w:rsid w:val="007B79CD"/>
    <w:rsid w:val="007C40FF"/>
    <w:rsid w:val="007D199E"/>
    <w:rsid w:val="00806FA0"/>
    <w:rsid w:val="008077F5"/>
    <w:rsid w:val="0081490D"/>
    <w:rsid w:val="008709BE"/>
    <w:rsid w:val="00881F37"/>
    <w:rsid w:val="008843B2"/>
    <w:rsid w:val="00884DFB"/>
    <w:rsid w:val="008A2A95"/>
    <w:rsid w:val="008D2172"/>
    <w:rsid w:val="00907EAB"/>
    <w:rsid w:val="009137F7"/>
    <w:rsid w:val="00921C0C"/>
    <w:rsid w:val="00942773"/>
    <w:rsid w:val="00950949"/>
    <w:rsid w:val="009535D5"/>
    <w:rsid w:val="00957B03"/>
    <w:rsid w:val="00961C7B"/>
    <w:rsid w:val="00986710"/>
    <w:rsid w:val="009917BF"/>
    <w:rsid w:val="009B691A"/>
    <w:rsid w:val="009C2482"/>
    <w:rsid w:val="009F6568"/>
    <w:rsid w:val="00A00CC4"/>
    <w:rsid w:val="00A620D2"/>
    <w:rsid w:val="00AB35A6"/>
    <w:rsid w:val="00AF2210"/>
    <w:rsid w:val="00AF64B4"/>
    <w:rsid w:val="00B123C6"/>
    <w:rsid w:val="00B240B7"/>
    <w:rsid w:val="00B63BD8"/>
    <w:rsid w:val="00B902BF"/>
    <w:rsid w:val="00BA3E93"/>
    <w:rsid w:val="00BD00E4"/>
    <w:rsid w:val="00BE6FDF"/>
    <w:rsid w:val="00C0307D"/>
    <w:rsid w:val="00C317BF"/>
    <w:rsid w:val="00C556D0"/>
    <w:rsid w:val="00C8464B"/>
    <w:rsid w:val="00C96F14"/>
    <w:rsid w:val="00CB1C58"/>
    <w:rsid w:val="00CB5102"/>
    <w:rsid w:val="00CD0F11"/>
    <w:rsid w:val="00CF5B49"/>
    <w:rsid w:val="00CF6FB4"/>
    <w:rsid w:val="00D12D5B"/>
    <w:rsid w:val="00D20457"/>
    <w:rsid w:val="00D27C58"/>
    <w:rsid w:val="00D561DA"/>
    <w:rsid w:val="00D62FBF"/>
    <w:rsid w:val="00DA7D15"/>
    <w:rsid w:val="00DE547E"/>
    <w:rsid w:val="00E02B74"/>
    <w:rsid w:val="00E21C33"/>
    <w:rsid w:val="00E331F8"/>
    <w:rsid w:val="00E65764"/>
    <w:rsid w:val="00E71219"/>
    <w:rsid w:val="00E74771"/>
    <w:rsid w:val="00E85245"/>
    <w:rsid w:val="00EB0A8F"/>
    <w:rsid w:val="00EE5D1A"/>
    <w:rsid w:val="00F0075C"/>
    <w:rsid w:val="00F25472"/>
    <w:rsid w:val="00F87DEB"/>
    <w:rsid w:val="00F9696F"/>
    <w:rsid w:val="00FB154E"/>
    <w:rsid w:val="00FB4B05"/>
    <w:rsid w:val="00FE0C28"/>
    <w:rsid w:val="00FF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7E9"/>
    <w:rPr>
      <w:sz w:val="24"/>
      <w:szCs w:val="24"/>
      <w:lang w:val="de-A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27E9"/>
    <w:pPr>
      <w:keepNext/>
      <w:jc w:val="center"/>
      <w:outlineLvl w:val="0"/>
    </w:pPr>
    <w:rPr>
      <w:sz w:val="28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B27E9"/>
    <w:pPr>
      <w:keepNext/>
      <w:jc w:val="center"/>
      <w:outlineLvl w:val="1"/>
    </w:pPr>
    <w:rPr>
      <w:b/>
      <w:bCs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4A0"/>
    <w:rPr>
      <w:rFonts w:asciiTheme="majorHAnsi" w:eastAsiaTheme="majorEastAsia" w:hAnsiTheme="majorHAnsi" w:cstheme="majorBidi"/>
      <w:b/>
      <w:bCs/>
      <w:kern w:val="32"/>
      <w:sz w:val="32"/>
      <w:szCs w:val="32"/>
      <w:lang w:val="de-A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4A0"/>
    <w:rPr>
      <w:rFonts w:asciiTheme="majorHAnsi" w:eastAsiaTheme="majorEastAsia" w:hAnsiTheme="majorHAnsi" w:cstheme="majorBidi"/>
      <w:b/>
      <w:bCs/>
      <w:i/>
      <w:iCs/>
      <w:sz w:val="28"/>
      <w:szCs w:val="28"/>
      <w:lang w:val="de-AT"/>
    </w:rPr>
  </w:style>
  <w:style w:type="paragraph" w:styleId="BodyText">
    <w:name w:val="Body Text"/>
    <w:basedOn w:val="Normal"/>
    <w:link w:val="BodyTextChar"/>
    <w:uiPriority w:val="99"/>
    <w:rsid w:val="002B27E9"/>
    <w:pPr>
      <w:jc w:val="both"/>
    </w:pPr>
    <w:rPr>
      <w:sz w:val="28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964A0"/>
    <w:rPr>
      <w:sz w:val="24"/>
      <w:szCs w:val="24"/>
      <w:lang w:val="de-AT"/>
    </w:rPr>
  </w:style>
  <w:style w:type="paragraph" w:styleId="BodyText2">
    <w:name w:val="Body Text 2"/>
    <w:basedOn w:val="Normal"/>
    <w:link w:val="BodyText2Char"/>
    <w:uiPriority w:val="99"/>
    <w:rsid w:val="002B27E9"/>
    <w:pPr>
      <w:jc w:val="both"/>
    </w:pPr>
    <w:rPr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964A0"/>
    <w:rPr>
      <w:sz w:val="24"/>
      <w:szCs w:val="24"/>
      <w:lang w:val="de-AT"/>
    </w:rPr>
  </w:style>
  <w:style w:type="paragraph" w:styleId="BalloonText">
    <w:name w:val="Balloon Text"/>
    <w:basedOn w:val="Normal"/>
    <w:link w:val="BalloonTextChar"/>
    <w:uiPriority w:val="99"/>
    <w:semiHidden/>
    <w:rsid w:val="008077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4A0"/>
    <w:rPr>
      <w:sz w:val="0"/>
      <w:szCs w:val="0"/>
      <w:lang w:val="de-AT"/>
    </w:rPr>
  </w:style>
  <w:style w:type="paragraph" w:styleId="BodyTextIndent">
    <w:name w:val="Body Text Indent"/>
    <w:basedOn w:val="Normal"/>
    <w:link w:val="BodyTextIndentChar"/>
    <w:uiPriority w:val="99"/>
    <w:rsid w:val="00F87D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964A0"/>
    <w:rPr>
      <w:sz w:val="24"/>
      <w:szCs w:val="24"/>
      <w:lang w:val="de-AT"/>
    </w:rPr>
  </w:style>
  <w:style w:type="paragraph" w:customStyle="1" w:styleId="1">
    <w:name w:val="Знак1"/>
    <w:basedOn w:val="Normal"/>
    <w:uiPriority w:val="99"/>
    <w:rsid w:val="00F87DE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">
    <w:name w:val="Знак Знак Знак Знак"/>
    <w:basedOn w:val="Normal"/>
    <w:uiPriority w:val="99"/>
    <w:rsid w:val="008709B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8709BE"/>
    <w:rPr>
      <w:rFonts w:ascii="Times New Roman" w:hAnsi="Times New Roman" w:cs="Times New Roman"/>
      <w:sz w:val="24"/>
      <w:szCs w:val="24"/>
    </w:rPr>
  </w:style>
  <w:style w:type="paragraph" w:customStyle="1" w:styleId="11">
    <w:name w:val="Знак11"/>
    <w:basedOn w:val="Normal"/>
    <w:uiPriority w:val="99"/>
    <w:rsid w:val="008709BE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NoSpacing">
    <w:name w:val="No Spacing"/>
    <w:uiPriority w:val="99"/>
    <w:qFormat/>
    <w:rsid w:val="009F6568"/>
    <w:rPr>
      <w:sz w:val="24"/>
      <w:szCs w:val="24"/>
      <w:lang w:val="de-AT"/>
    </w:rPr>
  </w:style>
  <w:style w:type="paragraph" w:styleId="Title">
    <w:name w:val="Title"/>
    <w:basedOn w:val="Normal"/>
    <w:link w:val="TitleChar"/>
    <w:uiPriority w:val="99"/>
    <w:qFormat/>
    <w:rsid w:val="00BD00E4"/>
    <w:pPr>
      <w:ind w:firstLine="709"/>
      <w:jc w:val="center"/>
    </w:pPr>
    <w:rPr>
      <w:b/>
      <w:sz w:val="28"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D00E4"/>
    <w:rPr>
      <w:rFonts w:cs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2</Pages>
  <Words>608</Words>
  <Characters>3469</Characters>
  <Application>Microsoft Office Outlook</Application>
  <DocSecurity>0</DocSecurity>
  <Lines>0</Lines>
  <Paragraphs>0</Paragraphs>
  <ScaleCrop>false</ScaleCrop>
  <Company>MUPS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2010</dc:title>
  <dc:subject/>
  <dc:creator>mdel</dc:creator>
  <cp:keywords/>
  <dc:description/>
  <cp:lastModifiedBy>Dolgusheva</cp:lastModifiedBy>
  <cp:revision>9</cp:revision>
  <cp:lastPrinted>2015-06-02T06:29:00Z</cp:lastPrinted>
  <dcterms:created xsi:type="dcterms:W3CDTF">2014-07-14T03:52:00Z</dcterms:created>
  <dcterms:modified xsi:type="dcterms:W3CDTF">2015-06-09T11:55:00Z</dcterms:modified>
</cp:coreProperties>
</file>